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2A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平顶山贝贴心香山家政服务有限公司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</w:rPr>
        <w:t>平顶山贝贴心香山家政服务有限公司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</w:rPr>
        <w:t>基本情况：平顶山贝贴心香山家政公司成立于2023年，位于平顶山示范区大阅城，是连锁的全面型家政服务机构，常年为客户提供保姆、月嫂、育婴师、养老护理员、小时工、小儿推拿、产后恢复、催乳、家电清洗、保洁等多种服务项目，旨在为想从事家政行业的姐妹们提供技能培训和工作岗位。贝贴心家政服务有限公司作为示范区的家政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标杆企业，以客户需求为导向，以就业为目标全心全意为大家服务。  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u w:val="none"/>
        </w:rPr>
        <w:t>民营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u w:val="none"/>
        </w:rPr>
        <w:t>服务业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联系人：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/>
          <w:sz w:val="28"/>
          <w:u w:val="none"/>
        </w:rPr>
        <w:t>武水朝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17739772848</w:t>
      </w:r>
    </w:p>
    <w:p w14:paraId="27196C3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2605996092@qq.com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</w:rPr>
        <w:t>保姆，40人，女，55岁以下，身体健康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</w:rPr>
        <w:t>月嫂（育婴师），20人，女，50岁以下，身体健康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</w:rPr>
        <w:t>护工</w:t>
      </w:r>
      <w:r>
        <w:rPr>
          <w:rFonts w:hint="eastAsia" w:ascii="华文中宋" w:hAnsi="华文中宋" w:eastAsia="华文中宋"/>
          <w:sz w:val="28"/>
          <w:u w:val="none"/>
        </w:rPr>
        <w:t xml:space="preserve">  60人，男女不限，60岁以下，身体健康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</w:rPr>
        <w:t>管吃管住，周末休息，假日双薪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lang w:val="en-US" w:eastAsia="zh-CN"/>
        </w:rPr>
        <w:t>工资范围：3000~13000元，工资有保障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u w:val="none"/>
        </w:rPr>
        <w:t xml:space="preserve"> 平顶山，郑州，北京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1746"/>
    <w:rsid w:val="081C48F0"/>
    <w:rsid w:val="0A4E773E"/>
    <w:rsid w:val="1959028A"/>
    <w:rsid w:val="19F73A90"/>
    <w:rsid w:val="21681610"/>
    <w:rsid w:val="26E848A3"/>
    <w:rsid w:val="320F470F"/>
    <w:rsid w:val="338C0DA0"/>
    <w:rsid w:val="419B0120"/>
    <w:rsid w:val="434D53A5"/>
    <w:rsid w:val="46A06D88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381</Words>
  <Characters>425</Characters>
  <Lines>0</Lines>
  <Paragraphs>0</Paragraphs>
  <TotalTime>0</TotalTime>
  <ScaleCrop>false</ScaleCrop>
  <LinksUpToDate>false</LinksUpToDate>
  <CharactersWithSpaces>488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2026-01-23T05:25:14Z</dcterms:modified>
  <dc:title>平顶山市用工需求信息表（方正小标宋简体）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